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AC4A7" w14:textId="7B55E1E4" w:rsidR="00215653" w:rsidRPr="005E7A3C" w:rsidRDefault="00215653" w:rsidP="00215653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53525E">
        <w:rPr>
          <w:rFonts w:eastAsia="Times New Roman"/>
          <w:b/>
          <w:noProof/>
          <w:sz w:val="24"/>
        </w:rPr>
        <w:t>4532</w:t>
      </w:r>
    </w:p>
    <w:p w14:paraId="6FD71ACC" w14:textId="77777777" w:rsidR="00215653" w:rsidRDefault="00215653" w:rsidP="00215653">
      <w:pPr>
        <w:pStyle w:val="a0"/>
        <w:rPr>
          <w:rFonts w:eastAsia="SimSun"/>
          <w:bCs w:val="0"/>
          <w:sz w:val="24"/>
          <w:lang w:eastAsia="zh-CN"/>
        </w:rPr>
      </w:pPr>
      <w:bookmarkStart w:id="2" w:name="OLE_LINK1"/>
      <w:bookmarkStart w:id="3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2"/>
      <w:bookmarkEnd w:id="3"/>
      <w:r>
        <w:rPr>
          <w:rFonts w:eastAsia="SimSun"/>
          <w:bCs w:val="0"/>
          <w:sz w:val="24"/>
          <w:lang w:eastAsia="zh-CN"/>
        </w:rPr>
        <w:t>20</w:t>
      </w:r>
    </w:p>
    <w:p w14:paraId="55EA9E2E" w14:textId="77777777" w:rsidR="00476100" w:rsidRPr="005A5820" w:rsidRDefault="00476100" w:rsidP="00476100">
      <w:pPr>
        <w:pStyle w:val="a0"/>
        <w:rPr>
          <w:rFonts w:eastAsia="SimSun"/>
          <w:sz w:val="24"/>
          <w:lang w:eastAsia="zh-CN"/>
        </w:rPr>
      </w:pPr>
    </w:p>
    <w:p w14:paraId="24C32646" w14:textId="77777777" w:rsidR="00476100" w:rsidRPr="00EC2290" w:rsidRDefault="00476100" w:rsidP="00476100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DA023EB" w14:textId="1571A9EC" w:rsidR="00476100" w:rsidRDefault="00476100" w:rsidP="0047610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123CA" w:rsidRPr="00B123CA">
        <w:rPr>
          <w:rFonts w:ascii="Arial" w:hAnsi="Arial" w:cs="Arial"/>
          <w:sz w:val="22"/>
        </w:rPr>
        <w:t xml:space="preserve">OTA BS testing </w:t>
      </w:r>
      <w:r w:rsidR="0062707E">
        <w:rPr>
          <w:rFonts w:ascii="Arial" w:hAnsi="Arial" w:cs="Arial"/>
          <w:sz w:val="22"/>
        </w:rPr>
        <w:t>RX</w:t>
      </w:r>
      <w:r w:rsidR="00B123CA" w:rsidRPr="00B123CA">
        <w:rPr>
          <w:rFonts w:ascii="Arial" w:hAnsi="Arial" w:cs="Arial"/>
          <w:sz w:val="22"/>
        </w:rPr>
        <w:t xml:space="preserve"> FR</w:t>
      </w:r>
      <w:r w:rsidR="00657965">
        <w:rPr>
          <w:rFonts w:ascii="Arial" w:hAnsi="Arial" w:cs="Arial"/>
          <w:sz w:val="22"/>
        </w:rPr>
        <w:t>2</w:t>
      </w:r>
      <w:r w:rsidR="00B123CA" w:rsidRPr="00B123CA">
        <w:rPr>
          <w:rFonts w:ascii="Arial" w:hAnsi="Arial" w:cs="Arial"/>
          <w:sz w:val="22"/>
        </w:rPr>
        <w:t xml:space="preserve"> MU calculation tables</w:t>
      </w:r>
    </w:p>
    <w:p w14:paraId="338EDC11" w14:textId="455BA854" w:rsidR="00476100" w:rsidRPr="007377A4" w:rsidRDefault="00476100" w:rsidP="00476100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53525E">
        <w:rPr>
          <w:rFonts w:ascii="Arial" w:hAnsi="Arial" w:cs="Arial"/>
          <w:sz w:val="22"/>
        </w:rPr>
        <w:t>9.19.5</w:t>
      </w:r>
      <w:bookmarkStart w:id="4" w:name="_GoBack"/>
      <w:bookmarkEnd w:id="4"/>
    </w:p>
    <w:p w14:paraId="0A9D4F05" w14:textId="5032E81C" w:rsidR="00476100" w:rsidRPr="00EC2290" w:rsidRDefault="00476100" w:rsidP="00476100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Approval</w:t>
      </w:r>
    </w:p>
    <w:p w14:paraId="4FED3A4C" w14:textId="77777777" w:rsidR="00476100" w:rsidRPr="008B605D" w:rsidRDefault="00476100" w:rsidP="00476100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465ADE14" w14:textId="6C6E7CF3" w:rsidR="0062707E" w:rsidRDefault="0062707E" w:rsidP="0021565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last meeting the MU calculation tables for the test documented in the 3 donor TR’s were collated corrected and reviewed, however the RX FR2 calculations were missed.</w:t>
      </w:r>
    </w:p>
    <w:p w14:paraId="659E4183" w14:textId="07F7F702" w:rsidR="00215653" w:rsidRDefault="0062707E" w:rsidP="0021565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paper presents the calculation tables for FR2 Rx, the tables are in the accompanying excel file.</w:t>
      </w:r>
      <w:r w:rsidR="00215653">
        <w:rPr>
          <w:rFonts w:eastAsia="SimSun"/>
          <w:lang w:val="en-US" w:eastAsia="zh-CN"/>
        </w:rPr>
        <w:t>.</w:t>
      </w:r>
    </w:p>
    <w:p w14:paraId="4ECBAB18" w14:textId="3A096D88" w:rsidR="0062707E" w:rsidRDefault="0062707E" w:rsidP="0062707E">
      <w:pPr>
        <w:pStyle w:val="Heading1"/>
        <w:numPr>
          <w:ilvl w:val="0"/>
          <w:numId w:val="7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14:paraId="012D282D" w14:textId="2DDB8042" w:rsidR="0062707E" w:rsidRPr="0062707E" w:rsidRDefault="0062707E" w:rsidP="0062707E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with FR1 the Rx MU calculations are based on the EIS measurement, this is then used to derive the other MU values for the other FR2 RX tests where appropriate.</w:t>
      </w:r>
    </w:p>
    <w:p w14:paraId="66BC5D35" w14:textId="64E15C0E" w:rsidR="00476100" w:rsidRDefault="00B123CA" w:rsidP="008524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MU calculation tables have been taken from </w:t>
      </w:r>
      <w:r w:rsidR="0062707E">
        <w:rPr>
          <w:rFonts w:eastAsia="SimSun"/>
          <w:lang w:val="en-US" w:eastAsia="zh-CN"/>
        </w:rPr>
        <w:t>TR 37.817-02</w:t>
      </w:r>
      <w:r>
        <w:rPr>
          <w:rFonts w:eastAsia="SimSun"/>
          <w:lang w:val="en-US" w:eastAsia="zh-CN"/>
        </w:rPr>
        <w:t xml:space="preserve"> and consolidated in a spreadsheet.</w:t>
      </w:r>
    </w:p>
    <w:p w14:paraId="7E6F70CE" w14:textId="3F1924FD" w:rsidR="00B123CA" w:rsidRDefault="0062707E" w:rsidP="008524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On inspection there are a number of issues with the FR2 Rx calculations which were not present in any of the Tx or the FR1 Rx calculations</w:t>
      </w:r>
      <w:r w:rsidR="002F3517">
        <w:rPr>
          <w:rFonts w:eastAsia="SimSun"/>
          <w:lang w:val="en-US" w:eastAsia="zh-CN"/>
        </w:rPr>
        <w:t>, primarily:</w:t>
      </w:r>
    </w:p>
    <w:p w14:paraId="37FBB85D" w14:textId="44CA8983" w:rsidR="0062707E" w:rsidRDefault="0062707E" w:rsidP="0062707E">
      <w:pPr>
        <w:pStyle w:val="ListParagraph"/>
        <w:numPr>
          <w:ilvl w:val="0"/>
          <w:numId w:val="9"/>
        </w:numPr>
        <w:ind w:firstLineChars="0"/>
        <w:rPr>
          <w:lang w:eastAsia="sv-SE"/>
        </w:rPr>
      </w:pPr>
      <w:r>
        <w:rPr>
          <w:rFonts w:hint="eastAsia"/>
          <w:lang w:eastAsia="sv-SE"/>
        </w:rPr>
        <w:t>T</w:t>
      </w:r>
      <w:r>
        <w:rPr>
          <w:lang w:eastAsia="sv-SE"/>
        </w:rPr>
        <w:t>est equipment uncertainty is not consistent, and does not seem to be agreed</w:t>
      </w:r>
    </w:p>
    <w:p w14:paraId="72BE41A9" w14:textId="59F7D43B" w:rsidR="0062707E" w:rsidRDefault="0062707E" w:rsidP="0062707E">
      <w:pPr>
        <w:pStyle w:val="ListParagraph"/>
        <w:numPr>
          <w:ilvl w:val="0"/>
          <w:numId w:val="9"/>
        </w:numPr>
        <w:ind w:firstLineChars="0"/>
        <w:rPr>
          <w:lang w:eastAsia="sv-SE"/>
        </w:rPr>
      </w:pPr>
      <w:r>
        <w:rPr>
          <w:lang w:eastAsia="sv-SE"/>
        </w:rPr>
        <w:t>There are 3 different proposals for the CATR with very different error values.</w:t>
      </w:r>
    </w:p>
    <w:p w14:paraId="12F014C8" w14:textId="77777777" w:rsidR="002F3517" w:rsidRDefault="002F3517" w:rsidP="002F3517">
      <w:pPr>
        <w:rPr>
          <w:lang w:eastAsia="sv-SE"/>
        </w:rPr>
      </w:pPr>
      <w:r>
        <w:rPr>
          <w:rFonts w:hint="eastAsia"/>
          <w:lang w:eastAsia="sv-SE"/>
        </w:rPr>
        <w:t>I</w:t>
      </w:r>
      <w:r>
        <w:rPr>
          <w:lang w:eastAsia="sv-SE"/>
        </w:rPr>
        <w:t>n the spreadsheet I have attempted to resolve these errors, using a number of techniques:</w:t>
      </w:r>
    </w:p>
    <w:p w14:paraId="28109D68" w14:textId="77777777" w:rsidR="002F3517" w:rsidRDefault="002F3517" w:rsidP="002F3517">
      <w:pPr>
        <w:pStyle w:val="ListParagraph"/>
        <w:numPr>
          <w:ilvl w:val="0"/>
          <w:numId w:val="9"/>
        </w:numPr>
        <w:ind w:firstLineChars="0"/>
        <w:rPr>
          <w:lang w:eastAsia="sv-SE"/>
        </w:rPr>
      </w:pPr>
      <w:r>
        <w:rPr>
          <w:lang w:eastAsia="sv-SE"/>
        </w:rPr>
        <w:t>using similar values previously agreed for the TX for example:</w:t>
      </w:r>
    </w:p>
    <w:p w14:paraId="6315E4CF" w14:textId="0685D8DB" w:rsidR="0062707E" w:rsidRDefault="002F3517" w:rsidP="002F3517">
      <w:pPr>
        <w:pStyle w:val="ListParagraph"/>
        <w:numPr>
          <w:ilvl w:val="2"/>
          <w:numId w:val="9"/>
        </w:numPr>
        <w:ind w:firstLineChars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 xml:space="preserve"> NA and SGH are used in both Tx and Rx</w:t>
      </w:r>
    </w:p>
    <w:p w14:paraId="25CD6096" w14:textId="369A918E" w:rsidR="002F3517" w:rsidRDefault="002F3517" w:rsidP="002F3517">
      <w:pPr>
        <w:pStyle w:val="ListParagraph"/>
        <w:numPr>
          <w:ilvl w:val="2"/>
          <w:numId w:val="9"/>
        </w:numPr>
        <w:ind w:firstLineChars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Misalignment errors, mismatch errors etc that are common to Tx and Rx</w:t>
      </w:r>
    </w:p>
    <w:p w14:paraId="01439867" w14:textId="77777777" w:rsidR="002F3517" w:rsidRDefault="002F3517" w:rsidP="002F3517">
      <w:pPr>
        <w:pStyle w:val="ListParagraph"/>
        <w:numPr>
          <w:ilvl w:val="0"/>
          <w:numId w:val="9"/>
        </w:numPr>
        <w:ind w:firstLineChars="0"/>
        <w:rPr>
          <w:lang w:eastAsia="sv-SE"/>
        </w:rPr>
      </w:pPr>
      <w:r>
        <w:rPr>
          <w:lang w:eastAsia="sv-SE"/>
        </w:rPr>
        <w:t>If no other guidance available taking the average of the 3 companies proposals.</w:t>
      </w:r>
    </w:p>
    <w:p w14:paraId="57DCF3E4" w14:textId="616F2F6B" w:rsidR="002F3517" w:rsidRDefault="002F3517" w:rsidP="002F3517">
      <w:pPr>
        <w:rPr>
          <w:lang w:eastAsia="sv-SE"/>
        </w:rPr>
      </w:pPr>
      <w:r>
        <w:rPr>
          <w:lang w:eastAsia="sv-SE"/>
        </w:rPr>
        <w:t xml:space="preserve">The action taken in each case is highlighted in the spreadsheet </w:t>
      </w:r>
    </w:p>
    <w:p w14:paraId="235C706D" w14:textId="53B8D44D" w:rsidR="00352EFD" w:rsidRDefault="00352EFD" w:rsidP="002F3517">
      <w:pPr>
        <w:rPr>
          <w:lang w:eastAsia="sv-SE"/>
        </w:rPr>
      </w:pPr>
      <w:r>
        <w:rPr>
          <w:lang w:eastAsia="sv-SE"/>
        </w:rPr>
        <w:t xml:space="preserve">The final values are in line with the agreed MU values (which we do not intend to change). </w:t>
      </w:r>
    </w:p>
    <w:p w14:paraId="3546B0F5" w14:textId="184C45ED" w:rsidR="002F3517" w:rsidRDefault="002F3517" w:rsidP="002F3517">
      <w:pPr>
        <w:pStyle w:val="Heading1"/>
        <w:rPr>
          <w:lang w:eastAsia="sv-SE"/>
        </w:rPr>
      </w:pPr>
      <w:r>
        <w:rPr>
          <w:rFonts w:hint="eastAsia"/>
          <w:lang w:eastAsia="sv-SE"/>
        </w:rPr>
        <w:t>3</w:t>
      </w:r>
      <w:r>
        <w:rPr>
          <w:rFonts w:hint="eastAsia"/>
          <w:lang w:eastAsia="sv-SE"/>
        </w:rPr>
        <w:tab/>
      </w:r>
      <w:r>
        <w:rPr>
          <w:lang w:eastAsia="sv-SE"/>
        </w:rPr>
        <w:t>Spreadsheet construction</w:t>
      </w:r>
    </w:p>
    <w:p w14:paraId="1ADA61F8" w14:textId="13490BE2" w:rsidR="00B123CA" w:rsidRPr="008E2A03" w:rsidRDefault="00B123CA" w:rsidP="008524AA">
      <w:pPr>
        <w:rPr>
          <w:b/>
          <w:sz w:val="22"/>
          <w:u w:val="single"/>
          <w:lang w:eastAsia="sv-SE"/>
        </w:rPr>
      </w:pPr>
      <w:r w:rsidRPr="008E2A03">
        <w:rPr>
          <w:b/>
          <w:sz w:val="22"/>
          <w:u w:val="single"/>
          <w:lang w:eastAsia="sv-SE"/>
        </w:rPr>
        <w:t>Summary sheet</w:t>
      </w:r>
    </w:p>
    <w:p w14:paraId="0AF84DC1" w14:textId="65847509" w:rsidR="00657965" w:rsidRDefault="00B123CA" w:rsidP="002F3517">
      <w:pPr>
        <w:tabs>
          <w:tab w:val="right" w:pos="9641"/>
        </w:tabs>
        <w:rPr>
          <w:lang w:eastAsia="sv-SE"/>
        </w:rPr>
      </w:pPr>
      <w:r>
        <w:rPr>
          <w:lang w:eastAsia="sv-SE"/>
        </w:rPr>
        <w:t xml:space="preserve">A </w:t>
      </w:r>
      <w:r w:rsidRPr="00B123CA">
        <w:rPr>
          <w:b/>
          <w:lang w:eastAsia="sv-SE"/>
        </w:rPr>
        <w:t xml:space="preserve">summary </w:t>
      </w:r>
      <w:r>
        <w:rPr>
          <w:lang w:eastAsia="sv-SE"/>
        </w:rPr>
        <w:t>sheet with the final MU values for each of the requirements for each of the OTA chambers.</w:t>
      </w:r>
      <w:r w:rsidR="002F3517">
        <w:rPr>
          <w:lang w:eastAsia="sv-SE"/>
        </w:rPr>
        <w:tab/>
      </w:r>
    </w:p>
    <w:p w14:paraId="3F87C365" w14:textId="585626FE" w:rsidR="00B123CA" w:rsidRDefault="00B123CA" w:rsidP="008524AA">
      <w:pPr>
        <w:rPr>
          <w:lang w:eastAsia="sv-SE"/>
        </w:rPr>
      </w:pPr>
      <w:r>
        <w:rPr>
          <w:rFonts w:hint="eastAsia"/>
          <w:lang w:eastAsia="sv-SE"/>
        </w:rPr>
        <w:t>T</w:t>
      </w:r>
      <w:r>
        <w:rPr>
          <w:lang w:eastAsia="sv-SE"/>
        </w:rPr>
        <w:t xml:space="preserve">he final </w:t>
      </w:r>
      <w:r w:rsidR="00352EFD">
        <w:rPr>
          <w:lang w:eastAsia="sv-SE"/>
        </w:rPr>
        <w:t>2</w:t>
      </w:r>
      <w:r>
        <w:rPr>
          <w:lang w:eastAsia="sv-SE"/>
        </w:rPr>
        <w:t xml:space="preserve"> column indicate if one or more of the chamber MU values exceed the agreed common maximum accepted test system uncertainty.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719"/>
        <w:gridCol w:w="1260"/>
        <w:gridCol w:w="968"/>
        <w:gridCol w:w="1260"/>
        <w:gridCol w:w="968"/>
        <w:gridCol w:w="1260"/>
        <w:gridCol w:w="968"/>
        <w:gridCol w:w="1260"/>
        <w:gridCol w:w="968"/>
      </w:tblGrid>
      <w:tr w:rsidR="00352EFD" w:rsidRPr="00352EFD" w14:paraId="3D7E4E6F" w14:textId="77777777" w:rsidTr="00352EFD">
        <w:trPr>
          <w:trHeight w:val="270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419D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63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0F55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Expanded uncertainty [dB]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1974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color w:val="BFBFBF"/>
                <w:sz w:val="16"/>
                <w:szCs w:val="16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color w:val="BFBFBF"/>
                <w:sz w:val="16"/>
                <w:szCs w:val="16"/>
                <w:lang w:val="en-US" w:eastAsia="zh-CN"/>
              </w:rPr>
              <w:t>A method exceeds agreed value</w:t>
            </w:r>
          </w:p>
        </w:tc>
      </w:tr>
      <w:tr w:rsidR="00352EFD" w:rsidRPr="00352EFD" w14:paraId="0C9A5B82" w14:textId="77777777" w:rsidTr="00352EFD">
        <w:trPr>
          <w:trHeight w:val="285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C341" w14:textId="77777777" w:rsidR="00352EFD" w:rsidRPr="00352EFD" w:rsidRDefault="00352EFD" w:rsidP="00352EFD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60AB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IAC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419C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CATR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CE11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Agreed value</w:t>
            </w: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5E8F" w14:textId="77777777" w:rsidR="00352EFD" w:rsidRPr="00352EFD" w:rsidRDefault="00352EFD" w:rsidP="00352EFD">
            <w:pPr>
              <w:spacing w:after="0"/>
              <w:rPr>
                <w:rFonts w:ascii="Arial" w:eastAsia="SimSun" w:hAnsi="Arial" w:cs="Arial"/>
                <w:color w:val="BFBFBF"/>
                <w:sz w:val="16"/>
                <w:szCs w:val="16"/>
                <w:lang w:val="en-US" w:eastAsia="zh-CN"/>
              </w:rPr>
            </w:pPr>
          </w:p>
        </w:tc>
      </w:tr>
      <w:tr w:rsidR="00352EFD" w:rsidRPr="00352EFD" w14:paraId="57303B30" w14:textId="77777777" w:rsidTr="00352EFD">
        <w:trPr>
          <w:trHeight w:val="720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4F9D" w14:textId="77777777" w:rsidR="00352EFD" w:rsidRPr="00352EFD" w:rsidRDefault="00352EFD" w:rsidP="00352EFD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F526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24.25&lt;f&lt;29.5GHz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BF13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37&lt;f&lt;40GHz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F094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24.25&lt;f&lt;29.5GHz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2BD7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37&lt;f&lt;40GHz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BB4A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24.25&lt;f&lt;29.5GHz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B3BD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37&lt;f&lt;40GHz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39CC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BFBFBF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BFBFBF"/>
                <w:sz w:val="18"/>
                <w:szCs w:val="18"/>
                <w:lang w:val="en-US" w:eastAsia="zh-CN"/>
              </w:rPr>
              <w:t>24.25&lt;f&lt;29.5GHz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FC4F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BFBFBF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b/>
                <w:bCs/>
                <w:color w:val="BFBFBF"/>
                <w:sz w:val="18"/>
                <w:szCs w:val="18"/>
                <w:lang w:val="en-US" w:eastAsia="zh-CN"/>
              </w:rPr>
              <w:t>37&lt;f&lt;40GHz</w:t>
            </w:r>
          </w:p>
        </w:tc>
      </w:tr>
      <w:tr w:rsidR="00352EFD" w:rsidRPr="00352EFD" w14:paraId="0A469F42" w14:textId="77777777" w:rsidTr="00352EFD">
        <w:trPr>
          <w:trHeight w:val="285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8E21" w14:textId="77777777" w:rsidR="00352EFD" w:rsidRPr="00352EFD" w:rsidRDefault="00352EFD" w:rsidP="00352EFD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EIS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8533" w14:textId="77777777" w:rsidR="00352EFD" w:rsidRPr="00352EFD" w:rsidRDefault="00352EFD" w:rsidP="00352EFD">
            <w:pPr>
              <w:spacing w:after="0"/>
              <w:jc w:val="center"/>
              <w:rPr>
                <w:rFonts w:ascii="SimSun" w:eastAsia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352EFD">
              <w:rPr>
                <w:rFonts w:ascii="SimSun" w:eastAsia="SimSun" w:hAnsi="SimSun" w:cs="SimSun" w:hint="eastAsia"/>
                <w:color w:val="000000"/>
                <w:sz w:val="22"/>
                <w:szCs w:val="22"/>
                <w:lang w:val="en-US" w:eastAsia="zh-CN"/>
              </w:rPr>
              <w:t>2.33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96B8" w14:textId="77777777" w:rsidR="00352EFD" w:rsidRPr="00352EFD" w:rsidRDefault="00352EFD" w:rsidP="00352EFD">
            <w:pPr>
              <w:spacing w:after="0"/>
              <w:jc w:val="center"/>
              <w:rPr>
                <w:rFonts w:ascii="SimSun" w:eastAsia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352EFD">
              <w:rPr>
                <w:rFonts w:ascii="SimSun" w:eastAsia="SimSun" w:hAnsi="SimSun" w:cs="SimSun" w:hint="eastAsia"/>
                <w:color w:val="000000"/>
                <w:sz w:val="22"/>
                <w:szCs w:val="22"/>
                <w:lang w:val="en-US" w:eastAsia="zh-CN"/>
              </w:rPr>
              <w:t>2.46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FC98" w14:textId="77777777" w:rsidR="00352EFD" w:rsidRPr="00352EFD" w:rsidRDefault="00352EFD" w:rsidP="00352EFD">
            <w:pPr>
              <w:spacing w:after="0"/>
              <w:jc w:val="center"/>
              <w:rPr>
                <w:rFonts w:ascii="SimSun" w:eastAsia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352EFD">
              <w:rPr>
                <w:rFonts w:ascii="SimSun" w:eastAsia="SimSun" w:hAnsi="SimSun" w:cs="SimSun" w:hint="eastAsia"/>
                <w:color w:val="000000"/>
                <w:sz w:val="22"/>
                <w:szCs w:val="22"/>
                <w:lang w:val="en-US" w:eastAsia="zh-CN"/>
              </w:rPr>
              <w:t>2.25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0E57" w14:textId="77777777" w:rsidR="00352EFD" w:rsidRPr="00352EFD" w:rsidRDefault="00352EFD" w:rsidP="00352EFD">
            <w:pPr>
              <w:spacing w:after="0"/>
              <w:jc w:val="center"/>
              <w:rPr>
                <w:rFonts w:ascii="SimSun" w:eastAsia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352EFD">
              <w:rPr>
                <w:rFonts w:ascii="SimSun" w:eastAsia="SimSun" w:hAnsi="SimSun" w:cs="SimSun" w:hint="eastAsia"/>
                <w:color w:val="000000"/>
                <w:sz w:val="22"/>
                <w:szCs w:val="22"/>
                <w:lang w:val="en-US" w:eastAsia="zh-CN"/>
              </w:rPr>
              <w:t>2.33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DF25" w14:textId="77777777" w:rsidR="00352EFD" w:rsidRPr="00352EFD" w:rsidRDefault="00352EFD" w:rsidP="00352EFD">
            <w:pPr>
              <w:spacing w:after="0"/>
              <w:jc w:val="center"/>
              <w:rPr>
                <w:rFonts w:ascii="SimSun" w:eastAsia="SimSun" w:hAnsi="SimSun" w:cs="SimSu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52EFD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2.40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697C" w14:textId="77777777" w:rsidR="00352EFD" w:rsidRPr="00352EFD" w:rsidRDefault="00352EFD" w:rsidP="00352EFD">
            <w:pPr>
              <w:spacing w:after="0"/>
              <w:jc w:val="center"/>
              <w:rPr>
                <w:rFonts w:ascii="SimSun" w:eastAsia="SimSun" w:hAnsi="SimSun" w:cs="SimSu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52EFD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2.40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61C2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color w:val="BFBFBF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33A9" w14:textId="77777777" w:rsidR="00352EFD" w:rsidRPr="00352EFD" w:rsidRDefault="00352EFD" w:rsidP="00352EFD">
            <w:pPr>
              <w:spacing w:after="0"/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  <w:lang w:val="en-US" w:eastAsia="zh-CN"/>
              </w:rPr>
            </w:pPr>
            <w:r w:rsidRPr="00352EFD">
              <w:rPr>
                <w:rFonts w:ascii="Arial" w:eastAsia="SimSun" w:hAnsi="Arial" w:cs="Arial"/>
                <w:color w:val="BFBFBF"/>
                <w:sz w:val="18"/>
                <w:szCs w:val="18"/>
                <w:lang w:val="en-US" w:eastAsia="zh-CN"/>
              </w:rPr>
              <w:t>x</w:t>
            </w:r>
          </w:p>
        </w:tc>
      </w:tr>
    </w:tbl>
    <w:p w14:paraId="7C22B077" w14:textId="77777777" w:rsidR="00352EFD" w:rsidRDefault="00352EFD" w:rsidP="008524AA">
      <w:pPr>
        <w:rPr>
          <w:lang w:eastAsia="sv-SE"/>
        </w:rPr>
      </w:pPr>
    </w:p>
    <w:p w14:paraId="1479AB24" w14:textId="317944BE" w:rsidR="00B123CA" w:rsidRPr="00A96796" w:rsidRDefault="00B123CA" w:rsidP="008524AA">
      <w:pPr>
        <w:rPr>
          <w:b/>
          <w:sz w:val="22"/>
          <w:u w:val="single"/>
          <w:lang w:eastAsia="sv-SE"/>
        </w:rPr>
      </w:pPr>
      <w:r w:rsidRPr="00A96796">
        <w:rPr>
          <w:rFonts w:hint="eastAsia"/>
          <w:b/>
          <w:sz w:val="22"/>
          <w:u w:val="single"/>
          <w:lang w:eastAsia="sv-SE"/>
        </w:rPr>
        <w:t xml:space="preserve">TE </w:t>
      </w:r>
      <w:r w:rsidRPr="00A96796">
        <w:rPr>
          <w:b/>
          <w:sz w:val="22"/>
          <w:u w:val="single"/>
          <w:lang w:eastAsia="sv-SE"/>
        </w:rPr>
        <w:t>sheet</w:t>
      </w:r>
    </w:p>
    <w:p w14:paraId="2D22F762" w14:textId="5084A31D" w:rsidR="00B123CA" w:rsidRDefault="00B123CA" w:rsidP="008524AA">
      <w:pPr>
        <w:rPr>
          <w:lang w:eastAsia="sv-SE"/>
        </w:rPr>
      </w:pPr>
      <w:r>
        <w:rPr>
          <w:lang w:eastAsia="sv-SE"/>
        </w:rPr>
        <w:t xml:space="preserve">This sheet contains the MU values for the test equipment and the </w:t>
      </w:r>
      <w:r w:rsidR="00A96796">
        <w:rPr>
          <w:lang w:eastAsia="sv-SE"/>
        </w:rPr>
        <w:t>conducted</w:t>
      </w:r>
      <w:r>
        <w:rPr>
          <w:lang w:eastAsia="sv-SE"/>
        </w:rPr>
        <w:t xml:space="preserve"> MU values (minus mismatch) which are used in all the chamber </w:t>
      </w:r>
      <w:r w:rsidR="00A96796">
        <w:rPr>
          <w:lang w:eastAsia="sv-SE"/>
        </w:rPr>
        <w:t>calculations</w:t>
      </w:r>
      <w:r>
        <w:rPr>
          <w:lang w:eastAsia="sv-SE"/>
        </w:rPr>
        <w:t>.</w:t>
      </w:r>
    </w:p>
    <w:p w14:paraId="4CC7D271" w14:textId="77DC3A03" w:rsidR="00B123CA" w:rsidRDefault="00B123CA" w:rsidP="008524AA">
      <w:pPr>
        <w:rPr>
          <w:lang w:eastAsia="sv-SE"/>
        </w:rPr>
      </w:pPr>
      <w:r>
        <w:rPr>
          <w:lang w:eastAsia="sv-SE"/>
        </w:rPr>
        <w:t>The all use of these numbers is referenced to this sheet.</w:t>
      </w:r>
    </w:p>
    <w:p w14:paraId="525857AE" w14:textId="0E95C969" w:rsidR="00352EFD" w:rsidRDefault="00352EFD" w:rsidP="008524AA">
      <w:pPr>
        <w:rPr>
          <w:lang w:eastAsia="sv-SE"/>
        </w:rPr>
      </w:pPr>
      <w:r>
        <w:rPr>
          <w:lang w:eastAsia="sv-SE"/>
        </w:rPr>
        <w:t>As there previously no agreed values I have selected a proposed value and given an explanation as to why.</w:t>
      </w:r>
    </w:p>
    <w:p w14:paraId="53B23D08" w14:textId="18FA4A9A" w:rsidR="00B123CA" w:rsidRPr="00A96796" w:rsidRDefault="00A96796" w:rsidP="008524AA">
      <w:pPr>
        <w:rPr>
          <w:b/>
          <w:sz w:val="22"/>
          <w:u w:val="single"/>
          <w:lang w:eastAsia="sv-SE"/>
        </w:rPr>
      </w:pPr>
      <w:r w:rsidRPr="00A96796">
        <w:rPr>
          <w:rFonts w:hint="eastAsia"/>
          <w:b/>
          <w:sz w:val="22"/>
          <w:u w:val="single"/>
          <w:lang w:eastAsia="sv-SE"/>
        </w:rPr>
        <w:t>C</w:t>
      </w:r>
      <w:r w:rsidRPr="00A96796">
        <w:rPr>
          <w:b/>
          <w:sz w:val="22"/>
          <w:u w:val="single"/>
          <w:lang w:eastAsia="sv-SE"/>
        </w:rPr>
        <w:t>hamber Error sheets</w:t>
      </w:r>
    </w:p>
    <w:p w14:paraId="63DD612A" w14:textId="718CC381" w:rsidR="00A96796" w:rsidRDefault="00A96796" w:rsidP="00A96796">
      <w:pPr>
        <w:rPr>
          <w:lang w:eastAsia="sv-SE"/>
        </w:rPr>
      </w:pPr>
      <w:r>
        <w:rPr>
          <w:rFonts w:hint="eastAsia"/>
          <w:lang w:eastAsia="sv-SE"/>
        </w:rPr>
        <w:t>T</w:t>
      </w:r>
      <w:r>
        <w:rPr>
          <w:lang w:eastAsia="sv-SE"/>
        </w:rPr>
        <w:t xml:space="preserve">he following </w:t>
      </w:r>
      <w:r w:rsidR="00352EFD">
        <w:rPr>
          <w:lang w:eastAsia="sv-SE"/>
        </w:rPr>
        <w:t>2</w:t>
      </w:r>
      <w:r>
        <w:rPr>
          <w:lang w:eastAsia="sv-SE"/>
        </w:rPr>
        <w:t xml:space="preserve"> sheets:</w:t>
      </w:r>
    </w:p>
    <w:p w14:paraId="5708DF67" w14:textId="77777777" w:rsidR="00657965" w:rsidRDefault="00657965" w:rsidP="00657965">
      <w:pPr>
        <w:ind w:leftChars="200" w:left="400"/>
        <w:rPr>
          <w:lang w:eastAsia="sv-SE"/>
        </w:rPr>
      </w:pPr>
      <w:r>
        <w:rPr>
          <w:lang w:eastAsia="sv-SE"/>
        </w:rPr>
        <w:t>CATR-Er</w:t>
      </w:r>
    </w:p>
    <w:p w14:paraId="5A7A1812" w14:textId="5B5A300A" w:rsidR="00A96796" w:rsidRDefault="00A96796" w:rsidP="00A96796">
      <w:pPr>
        <w:ind w:leftChars="200" w:left="400"/>
        <w:rPr>
          <w:lang w:eastAsia="sv-SE"/>
        </w:rPr>
      </w:pPr>
      <w:r>
        <w:rPr>
          <w:lang w:eastAsia="sv-SE"/>
        </w:rPr>
        <w:t>IA-Er</w:t>
      </w:r>
    </w:p>
    <w:p w14:paraId="7923F7F2" w14:textId="282B4DE7" w:rsidR="00A96796" w:rsidRDefault="00A96796" w:rsidP="00A96796">
      <w:pPr>
        <w:rPr>
          <w:lang w:eastAsia="sv-SE"/>
        </w:rPr>
      </w:pPr>
      <w:r>
        <w:rPr>
          <w:lang w:eastAsia="sv-SE"/>
        </w:rPr>
        <w:t>Contain the errors and MU values for the different chamber types (as indicted), thes</w:t>
      </w:r>
      <w:r w:rsidR="008E2A03">
        <w:rPr>
          <w:lang w:eastAsia="sv-SE"/>
        </w:rPr>
        <w:t>e errors are referenced through</w:t>
      </w:r>
      <w:r>
        <w:rPr>
          <w:lang w:eastAsia="sv-SE"/>
        </w:rPr>
        <w:t>out the different requirements to ensure that for the same error the same value is used in each of the MU budgets.</w:t>
      </w:r>
    </w:p>
    <w:p w14:paraId="40351849" w14:textId="20B18C68" w:rsidR="00352EFD" w:rsidRDefault="00352EFD" w:rsidP="00A96796">
      <w:pPr>
        <w:rPr>
          <w:lang w:eastAsia="sv-SE"/>
        </w:rPr>
      </w:pPr>
      <w:r>
        <w:rPr>
          <w:lang w:eastAsia="sv-SE"/>
        </w:rPr>
        <w:t xml:space="preserve">The IAC has 1 change for the uncertainty of the signal generator. The value selected on the TE page is higher than the one used, the </w:t>
      </w:r>
      <w:r w:rsidR="00F3393C">
        <w:rPr>
          <w:lang w:eastAsia="sv-SE"/>
        </w:rPr>
        <w:t>value choosen</w:t>
      </w:r>
      <w:r>
        <w:rPr>
          <w:lang w:eastAsia="sv-SE"/>
        </w:rPr>
        <w:t xml:space="preserve"> was the one supplied by Keysight as they are the TE vendors who contributed. The result is the final values re higher but still less than the previously agreed value.</w:t>
      </w:r>
    </w:p>
    <w:p w14:paraId="0842DDAF" w14:textId="04BA7B33" w:rsidR="00352EFD" w:rsidRDefault="00352EFD" w:rsidP="00A96796">
      <w:pPr>
        <w:rPr>
          <w:lang w:eastAsia="sv-SE"/>
        </w:rPr>
      </w:pPr>
      <w:r>
        <w:rPr>
          <w:lang w:eastAsia="sv-SE"/>
        </w:rPr>
        <w:t>The CATR has many discussion points are there are 3 separate budgets calculated which I have attempted to consolidate</w:t>
      </w:r>
      <w:r w:rsidR="00F3393C">
        <w:rPr>
          <w:lang w:eastAsia="sv-SE"/>
        </w:rPr>
        <w:t>, the reasoning is captured in the spreadsheet</w:t>
      </w:r>
      <w:r>
        <w:rPr>
          <w:lang w:eastAsia="sv-SE"/>
        </w:rPr>
        <w:t xml:space="preserve">. The final values of 2.25/2.33 are less than the previously agreed MU values. </w:t>
      </w:r>
    </w:p>
    <w:p w14:paraId="0B726C73" w14:textId="7926E1D6" w:rsidR="00A96796" w:rsidRDefault="00A96796" w:rsidP="00A96796">
      <w:pPr>
        <w:rPr>
          <w:lang w:eastAsia="sv-SE"/>
        </w:rPr>
      </w:pPr>
      <w:r w:rsidRPr="00A96796">
        <w:rPr>
          <w:b/>
          <w:sz w:val="22"/>
          <w:u w:val="single"/>
          <w:lang w:eastAsia="sv-SE"/>
        </w:rPr>
        <w:t>Requirement MU calculatio</w:t>
      </w:r>
      <w:r>
        <w:rPr>
          <w:b/>
          <w:sz w:val="22"/>
          <w:u w:val="single"/>
          <w:lang w:eastAsia="sv-SE"/>
        </w:rPr>
        <w:t>n sheets</w:t>
      </w:r>
    </w:p>
    <w:p w14:paraId="4C688C19" w14:textId="78F8ACBD" w:rsidR="00C62481" w:rsidRPr="00C62481" w:rsidRDefault="00F3393C" w:rsidP="00F339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8235"/>
        </w:tabs>
        <w:rPr>
          <w:lang w:eastAsia="sv-SE"/>
        </w:rPr>
      </w:pPr>
      <w:r>
        <w:rPr>
          <w:lang w:eastAsia="sv-SE"/>
        </w:rPr>
        <w:t>There is only one requirement calculated EIS.</w:t>
      </w:r>
    </w:p>
    <w:sectPr w:rsidR="00C62481" w:rsidRPr="00C6248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F6DFB" w14:textId="77777777" w:rsidR="009C2C21" w:rsidRDefault="009C2C21">
      <w:r>
        <w:separator/>
      </w:r>
    </w:p>
  </w:endnote>
  <w:endnote w:type="continuationSeparator" w:id="0">
    <w:p w14:paraId="49367B83" w14:textId="77777777" w:rsidR="009C2C21" w:rsidRDefault="009C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A96796" w:rsidRDefault="00A967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D16D8" w14:textId="77777777" w:rsidR="009C2C21" w:rsidRDefault="009C2C21">
      <w:r>
        <w:separator/>
      </w:r>
    </w:p>
  </w:footnote>
  <w:footnote w:type="continuationSeparator" w:id="0">
    <w:p w14:paraId="3432FCB0" w14:textId="77777777" w:rsidR="009C2C21" w:rsidRDefault="009C2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A96796" w:rsidRDefault="00A967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52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A96796" w:rsidRDefault="00A9679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35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A96796" w:rsidRDefault="00A9679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52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A96796" w:rsidRDefault="00A967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6625"/>
    <w:multiLevelType w:val="hybridMultilevel"/>
    <w:tmpl w:val="AD82EBF6"/>
    <w:lvl w:ilvl="0" w:tplc="A4109D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3972D6"/>
    <w:multiLevelType w:val="hybridMultilevel"/>
    <w:tmpl w:val="FCAC17B4"/>
    <w:lvl w:ilvl="0" w:tplc="C742E35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0B61F8A"/>
    <w:multiLevelType w:val="multilevel"/>
    <w:tmpl w:val="3138A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0665909"/>
    <w:multiLevelType w:val="hybridMultilevel"/>
    <w:tmpl w:val="31CCB134"/>
    <w:lvl w:ilvl="0" w:tplc="AB521AD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040998"/>
    <w:multiLevelType w:val="hybridMultilevel"/>
    <w:tmpl w:val="AAECD1EA"/>
    <w:lvl w:ilvl="0" w:tplc="263AE116">
      <w:start w:val="1"/>
      <w:numFmt w:val="lowerLetter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9" w:hanging="420"/>
      </w:pPr>
    </w:lvl>
    <w:lvl w:ilvl="2" w:tplc="0409001B" w:tentative="1">
      <w:start w:val="1"/>
      <w:numFmt w:val="lowerRoman"/>
      <w:lvlText w:val="%3."/>
      <w:lvlJc w:val="right"/>
      <w:pPr>
        <w:ind w:left="1589" w:hanging="420"/>
      </w:pPr>
    </w:lvl>
    <w:lvl w:ilvl="3" w:tplc="0409000F" w:tentative="1">
      <w:start w:val="1"/>
      <w:numFmt w:val="decimal"/>
      <w:lvlText w:val="%4."/>
      <w:lvlJc w:val="left"/>
      <w:pPr>
        <w:ind w:left="2009" w:hanging="420"/>
      </w:pPr>
    </w:lvl>
    <w:lvl w:ilvl="4" w:tplc="04090019" w:tentative="1">
      <w:start w:val="1"/>
      <w:numFmt w:val="lowerLetter"/>
      <w:lvlText w:val="%5)"/>
      <w:lvlJc w:val="left"/>
      <w:pPr>
        <w:ind w:left="2429" w:hanging="420"/>
      </w:pPr>
    </w:lvl>
    <w:lvl w:ilvl="5" w:tplc="0409001B" w:tentative="1">
      <w:start w:val="1"/>
      <w:numFmt w:val="lowerRoman"/>
      <w:lvlText w:val="%6."/>
      <w:lvlJc w:val="right"/>
      <w:pPr>
        <w:ind w:left="2849" w:hanging="420"/>
      </w:pPr>
    </w:lvl>
    <w:lvl w:ilvl="6" w:tplc="0409000F" w:tentative="1">
      <w:start w:val="1"/>
      <w:numFmt w:val="decimal"/>
      <w:lvlText w:val="%7."/>
      <w:lvlJc w:val="left"/>
      <w:pPr>
        <w:ind w:left="3269" w:hanging="420"/>
      </w:pPr>
    </w:lvl>
    <w:lvl w:ilvl="7" w:tplc="04090019" w:tentative="1">
      <w:start w:val="1"/>
      <w:numFmt w:val="lowerLetter"/>
      <w:lvlText w:val="%8)"/>
      <w:lvlJc w:val="left"/>
      <w:pPr>
        <w:ind w:left="3689" w:hanging="420"/>
      </w:pPr>
    </w:lvl>
    <w:lvl w:ilvl="8" w:tplc="0409001B" w:tentative="1">
      <w:start w:val="1"/>
      <w:numFmt w:val="lowerRoman"/>
      <w:lvlText w:val="%9."/>
      <w:lvlJc w:val="right"/>
      <w:pPr>
        <w:ind w:left="4109" w:hanging="420"/>
      </w:p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C59A3"/>
    <w:multiLevelType w:val="hybridMultilevel"/>
    <w:tmpl w:val="85D232B4"/>
    <w:lvl w:ilvl="0" w:tplc="09C87AE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39E"/>
    <w:rsid w:val="00012D05"/>
    <w:rsid w:val="00012F4F"/>
    <w:rsid w:val="00023890"/>
    <w:rsid w:val="00033397"/>
    <w:rsid w:val="00040095"/>
    <w:rsid w:val="00051834"/>
    <w:rsid w:val="000520EE"/>
    <w:rsid w:val="00054A22"/>
    <w:rsid w:val="000604DC"/>
    <w:rsid w:val="00062023"/>
    <w:rsid w:val="000655A6"/>
    <w:rsid w:val="00080512"/>
    <w:rsid w:val="00090174"/>
    <w:rsid w:val="00092400"/>
    <w:rsid w:val="000B1BBD"/>
    <w:rsid w:val="000C47C3"/>
    <w:rsid w:val="000D58AB"/>
    <w:rsid w:val="000F097E"/>
    <w:rsid w:val="000F2726"/>
    <w:rsid w:val="000F54D0"/>
    <w:rsid w:val="001242E2"/>
    <w:rsid w:val="00133525"/>
    <w:rsid w:val="00133842"/>
    <w:rsid w:val="001623C7"/>
    <w:rsid w:val="00175931"/>
    <w:rsid w:val="001A4C42"/>
    <w:rsid w:val="001A7420"/>
    <w:rsid w:val="001B6637"/>
    <w:rsid w:val="001C21C3"/>
    <w:rsid w:val="001D02C2"/>
    <w:rsid w:val="001D7638"/>
    <w:rsid w:val="001F0C1D"/>
    <w:rsid w:val="001F1132"/>
    <w:rsid w:val="001F168B"/>
    <w:rsid w:val="00215653"/>
    <w:rsid w:val="00225AB4"/>
    <w:rsid w:val="002347A2"/>
    <w:rsid w:val="00262AE6"/>
    <w:rsid w:val="002675F0"/>
    <w:rsid w:val="00277A77"/>
    <w:rsid w:val="002B6339"/>
    <w:rsid w:val="002D0C40"/>
    <w:rsid w:val="002D385B"/>
    <w:rsid w:val="002E00EE"/>
    <w:rsid w:val="002F23F8"/>
    <w:rsid w:val="002F3517"/>
    <w:rsid w:val="002F4646"/>
    <w:rsid w:val="003172DC"/>
    <w:rsid w:val="003222A1"/>
    <w:rsid w:val="0032423B"/>
    <w:rsid w:val="00352EFD"/>
    <w:rsid w:val="0035462D"/>
    <w:rsid w:val="0036099D"/>
    <w:rsid w:val="00362A3E"/>
    <w:rsid w:val="003765B8"/>
    <w:rsid w:val="003C02F3"/>
    <w:rsid w:val="003C3971"/>
    <w:rsid w:val="003D71F2"/>
    <w:rsid w:val="00423334"/>
    <w:rsid w:val="004345EC"/>
    <w:rsid w:val="00460CEF"/>
    <w:rsid w:val="00465515"/>
    <w:rsid w:val="00476100"/>
    <w:rsid w:val="00476A3B"/>
    <w:rsid w:val="0049209B"/>
    <w:rsid w:val="004A0CC3"/>
    <w:rsid w:val="004A41CD"/>
    <w:rsid w:val="004A56DF"/>
    <w:rsid w:val="004C6803"/>
    <w:rsid w:val="004D3578"/>
    <w:rsid w:val="004E213A"/>
    <w:rsid w:val="004F0988"/>
    <w:rsid w:val="004F3340"/>
    <w:rsid w:val="004F5179"/>
    <w:rsid w:val="00506705"/>
    <w:rsid w:val="0052084F"/>
    <w:rsid w:val="00526D40"/>
    <w:rsid w:val="0053363A"/>
    <w:rsid w:val="0053388B"/>
    <w:rsid w:val="0053525E"/>
    <w:rsid w:val="00535773"/>
    <w:rsid w:val="00535AF5"/>
    <w:rsid w:val="00543E6C"/>
    <w:rsid w:val="00544255"/>
    <w:rsid w:val="00555A74"/>
    <w:rsid w:val="00560E28"/>
    <w:rsid w:val="00565087"/>
    <w:rsid w:val="005749EE"/>
    <w:rsid w:val="00597B11"/>
    <w:rsid w:val="005A2C0F"/>
    <w:rsid w:val="005C731C"/>
    <w:rsid w:val="005D2E01"/>
    <w:rsid w:val="005D7526"/>
    <w:rsid w:val="005E17A6"/>
    <w:rsid w:val="005E4BB2"/>
    <w:rsid w:val="005E621D"/>
    <w:rsid w:val="005F0A2A"/>
    <w:rsid w:val="005F62EB"/>
    <w:rsid w:val="00602AEA"/>
    <w:rsid w:val="00614FDF"/>
    <w:rsid w:val="0062707E"/>
    <w:rsid w:val="0063543D"/>
    <w:rsid w:val="006450AB"/>
    <w:rsid w:val="00647114"/>
    <w:rsid w:val="00657965"/>
    <w:rsid w:val="0069627A"/>
    <w:rsid w:val="00696741"/>
    <w:rsid w:val="006A323F"/>
    <w:rsid w:val="006B30D0"/>
    <w:rsid w:val="006B4266"/>
    <w:rsid w:val="006C0FB3"/>
    <w:rsid w:val="006C21D5"/>
    <w:rsid w:val="006C3D95"/>
    <w:rsid w:val="006E5C86"/>
    <w:rsid w:val="006F490D"/>
    <w:rsid w:val="00701116"/>
    <w:rsid w:val="00701FE6"/>
    <w:rsid w:val="00705720"/>
    <w:rsid w:val="007074FD"/>
    <w:rsid w:val="00711373"/>
    <w:rsid w:val="00713C44"/>
    <w:rsid w:val="00714A55"/>
    <w:rsid w:val="0073395A"/>
    <w:rsid w:val="00734A5B"/>
    <w:rsid w:val="0074026F"/>
    <w:rsid w:val="00741727"/>
    <w:rsid w:val="007429F6"/>
    <w:rsid w:val="007448EB"/>
    <w:rsid w:val="00744E76"/>
    <w:rsid w:val="00763E13"/>
    <w:rsid w:val="00770F84"/>
    <w:rsid w:val="00774DA4"/>
    <w:rsid w:val="00781F0F"/>
    <w:rsid w:val="007A46B6"/>
    <w:rsid w:val="007B600E"/>
    <w:rsid w:val="007E6387"/>
    <w:rsid w:val="007F0F4A"/>
    <w:rsid w:val="007F5C32"/>
    <w:rsid w:val="007F6374"/>
    <w:rsid w:val="008028A4"/>
    <w:rsid w:val="008130FC"/>
    <w:rsid w:val="0081750F"/>
    <w:rsid w:val="00822F45"/>
    <w:rsid w:val="008262E5"/>
    <w:rsid w:val="00830747"/>
    <w:rsid w:val="00837FFE"/>
    <w:rsid w:val="00847768"/>
    <w:rsid w:val="008524AA"/>
    <w:rsid w:val="008528B7"/>
    <w:rsid w:val="00866EA8"/>
    <w:rsid w:val="00873873"/>
    <w:rsid w:val="008768CA"/>
    <w:rsid w:val="00883B04"/>
    <w:rsid w:val="00885334"/>
    <w:rsid w:val="00894C4A"/>
    <w:rsid w:val="008A6A51"/>
    <w:rsid w:val="008B6DA4"/>
    <w:rsid w:val="008C384C"/>
    <w:rsid w:val="008E066E"/>
    <w:rsid w:val="008E2A03"/>
    <w:rsid w:val="008E2A44"/>
    <w:rsid w:val="008F1ADA"/>
    <w:rsid w:val="008F346D"/>
    <w:rsid w:val="008F7222"/>
    <w:rsid w:val="0090271F"/>
    <w:rsid w:val="00902E23"/>
    <w:rsid w:val="009114D7"/>
    <w:rsid w:val="0091348E"/>
    <w:rsid w:val="00917CCB"/>
    <w:rsid w:val="0092166B"/>
    <w:rsid w:val="009232FB"/>
    <w:rsid w:val="00942EC2"/>
    <w:rsid w:val="00943A14"/>
    <w:rsid w:val="0099150B"/>
    <w:rsid w:val="009A2E71"/>
    <w:rsid w:val="009C2C21"/>
    <w:rsid w:val="009D401A"/>
    <w:rsid w:val="009F37B7"/>
    <w:rsid w:val="00A031D0"/>
    <w:rsid w:val="00A10F02"/>
    <w:rsid w:val="00A13C13"/>
    <w:rsid w:val="00A14A5D"/>
    <w:rsid w:val="00A164B4"/>
    <w:rsid w:val="00A24F5E"/>
    <w:rsid w:val="00A26956"/>
    <w:rsid w:val="00A27486"/>
    <w:rsid w:val="00A37D7D"/>
    <w:rsid w:val="00A53724"/>
    <w:rsid w:val="00A53FB4"/>
    <w:rsid w:val="00A56066"/>
    <w:rsid w:val="00A64756"/>
    <w:rsid w:val="00A73129"/>
    <w:rsid w:val="00A75B68"/>
    <w:rsid w:val="00A82346"/>
    <w:rsid w:val="00A90641"/>
    <w:rsid w:val="00A92273"/>
    <w:rsid w:val="00A92BA1"/>
    <w:rsid w:val="00A96796"/>
    <w:rsid w:val="00A97F94"/>
    <w:rsid w:val="00AA2F67"/>
    <w:rsid w:val="00AB0A4D"/>
    <w:rsid w:val="00AC6BC6"/>
    <w:rsid w:val="00AC6DE1"/>
    <w:rsid w:val="00AD621C"/>
    <w:rsid w:val="00AE65E2"/>
    <w:rsid w:val="00AF07E1"/>
    <w:rsid w:val="00AF7D2E"/>
    <w:rsid w:val="00B123CA"/>
    <w:rsid w:val="00B15449"/>
    <w:rsid w:val="00B252EB"/>
    <w:rsid w:val="00B84ACF"/>
    <w:rsid w:val="00B93086"/>
    <w:rsid w:val="00BA02BA"/>
    <w:rsid w:val="00BA113A"/>
    <w:rsid w:val="00BA19ED"/>
    <w:rsid w:val="00BA4B8D"/>
    <w:rsid w:val="00BC0F7D"/>
    <w:rsid w:val="00BC3EA3"/>
    <w:rsid w:val="00BD7D31"/>
    <w:rsid w:val="00BE3255"/>
    <w:rsid w:val="00BF128E"/>
    <w:rsid w:val="00BF66D8"/>
    <w:rsid w:val="00C034BE"/>
    <w:rsid w:val="00C04EF2"/>
    <w:rsid w:val="00C074DD"/>
    <w:rsid w:val="00C113D8"/>
    <w:rsid w:val="00C1496A"/>
    <w:rsid w:val="00C20C89"/>
    <w:rsid w:val="00C22DE7"/>
    <w:rsid w:val="00C32377"/>
    <w:rsid w:val="00C33079"/>
    <w:rsid w:val="00C37F4F"/>
    <w:rsid w:val="00C45231"/>
    <w:rsid w:val="00C62481"/>
    <w:rsid w:val="00C65B74"/>
    <w:rsid w:val="00C72833"/>
    <w:rsid w:val="00C7569C"/>
    <w:rsid w:val="00C80F1D"/>
    <w:rsid w:val="00C93F40"/>
    <w:rsid w:val="00CA3D0C"/>
    <w:rsid w:val="00CA5DA1"/>
    <w:rsid w:val="00CB534F"/>
    <w:rsid w:val="00CC4121"/>
    <w:rsid w:val="00CF2A0A"/>
    <w:rsid w:val="00CF69E1"/>
    <w:rsid w:val="00D11CB0"/>
    <w:rsid w:val="00D12CB7"/>
    <w:rsid w:val="00D17838"/>
    <w:rsid w:val="00D2092F"/>
    <w:rsid w:val="00D27246"/>
    <w:rsid w:val="00D45EA7"/>
    <w:rsid w:val="00D5116C"/>
    <w:rsid w:val="00D57972"/>
    <w:rsid w:val="00D65092"/>
    <w:rsid w:val="00D675A9"/>
    <w:rsid w:val="00D721C2"/>
    <w:rsid w:val="00D738D6"/>
    <w:rsid w:val="00D755EB"/>
    <w:rsid w:val="00D76048"/>
    <w:rsid w:val="00D87E00"/>
    <w:rsid w:val="00D9134D"/>
    <w:rsid w:val="00D95FCF"/>
    <w:rsid w:val="00DA0D50"/>
    <w:rsid w:val="00DA7A03"/>
    <w:rsid w:val="00DB1818"/>
    <w:rsid w:val="00DC1E5D"/>
    <w:rsid w:val="00DC309B"/>
    <w:rsid w:val="00DC4DA2"/>
    <w:rsid w:val="00DD4C17"/>
    <w:rsid w:val="00DD5AD3"/>
    <w:rsid w:val="00DD63DF"/>
    <w:rsid w:val="00DD74A5"/>
    <w:rsid w:val="00DF2B1F"/>
    <w:rsid w:val="00DF62CD"/>
    <w:rsid w:val="00E10564"/>
    <w:rsid w:val="00E16509"/>
    <w:rsid w:val="00E40FE5"/>
    <w:rsid w:val="00E44582"/>
    <w:rsid w:val="00E47839"/>
    <w:rsid w:val="00E77645"/>
    <w:rsid w:val="00E81DD9"/>
    <w:rsid w:val="00E96AFE"/>
    <w:rsid w:val="00E974BF"/>
    <w:rsid w:val="00EA15B0"/>
    <w:rsid w:val="00EA5EA7"/>
    <w:rsid w:val="00EA63DC"/>
    <w:rsid w:val="00EC4A25"/>
    <w:rsid w:val="00EE68A4"/>
    <w:rsid w:val="00F01584"/>
    <w:rsid w:val="00F025A2"/>
    <w:rsid w:val="00F04712"/>
    <w:rsid w:val="00F13360"/>
    <w:rsid w:val="00F22EC7"/>
    <w:rsid w:val="00F325C8"/>
    <w:rsid w:val="00F3393C"/>
    <w:rsid w:val="00F408E6"/>
    <w:rsid w:val="00F461EA"/>
    <w:rsid w:val="00F51940"/>
    <w:rsid w:val="00F653B8"/>
    <w:rsid w:val="00F65C24"/>
    <w:rsid w:val="00F713D5"/>
    <w:rsid w:val="00F9008D"/>
    <w:rsid w:val="00F906E1"/>
    <w:rsid w:val="00FA1266"/>
    <w:rsid w:val="00FB4B0D"/>
    <w:rsid w:val="00FC0D11"/>
    <w:rsid w:val="00FC1192"/>
    <w:rsid w:val="00FC3855"/>
    <w:rsid w:val="00FE5A30"/>
    <w:rsid w:val="00FE5CB5"/>
    <w:rsid w:val="00FF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5E621D"/>
    <w:rPr>
      <w:lang w:eastAsia="en-US"/>
    </w:rPr>
  </w:style>
  <w:style w:type="character" w:customStyle="1" w:styleId="THChar">
    <w:name w:val="TH Char"/>
    <w:link w:val="TH"/>
    <w:locked/>
    <w:rsid w:val="005E621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E621D"/>
    <w:rPr>
      <w:lang w:eastAsia="en-US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character" w:customStyle="1" w:styleId="NOChar">
    <w:name w:val="NO Char"/>
    <w:link w:val="NO"/>
    <w:rsid w:val="004F5179"/>
    <w:rPr>
      <w:lang w:eastAsia="en-US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HeaderChar">
    <w:name w:val="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character" w:styleId="FootnoteReference">
    <w:name w:val="footnote reference"/>
    <w:rsid w:val="00262A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262AE6"/>
    <w:rPr>
      <w:rFonts w:eastAsia="SimSun"/>
      <w:sz w:val="16"/>
      <w:lang w:eastAsia="en-US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character" w:customStyle="1" w:styleId="B2Char">
    <w:name w:val="B2 Char"/>
    <w:link w:val="B2"/>
    <w:rsid w:val="00262AE6"/>
    <w:rPr>
      <w:lang w:eastAsia="en-US"/>
    </w:rPr>
  </w:style>
  <w:style w:type="character" w:customStyle="1" w:styleId="B3Char">
    <w:name w:val="B3 Char"/>
    <w:link w:val="B3"/>
    <w:rsid w:val="00262AE6"/>
    <w:rPr>
      <w:lang w:eastAsia="en-US"/>
    </w:r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uiPriority w:val="99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2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F0A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FB0F6-2B20-4321-BFCE-75D23320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Huawei-RKy</cp:lastModifiedBy>
  <cp:revision>2</cp:revision>
  <cp:lastPrinted>2019-02-25T14:05:00Z</cp:lastPrinted>
  <dcterms:created xsi:type="dcterms:W3CDTF">2020-04-10T17:03:00Z</dcterms:created>
  <dcterms:modified xsi:type="dcterms:W3CDTF">2020-04-10T17:03:00Z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1583364502</vt:lpwstr>
  </property>
</Properties>
</file>